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ED" w:rsidRPr="00B1603F" w:rsidRDefault="008259ED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8259ED" w:rsidRDefault="008259ED" w:rsidP="00C50A0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8259ED" w:rsidRDefault="008259ED" w:rsidP="00C50A04">
      <w:pPr>
        <w:autoSpaceDN w:val="0"/>
        <w:adjustRightInd w:val="0"/>
        <w:jc w:val="center"/>
        <w:rPr>
          <w:b/>
          <w:bCs/>
        </w:rPr>
      </w:pPr>
    </w:p>
    <w:p w:rsidR="008259ED" w:rsidRDefault="008259ED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8259ED" w:rsidRDefault="008259ED" w:rsidP="00C50A0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8259ED" w:rsidRDefault="008259ED" w:rsidP="00C50A04">
      <w:pPr>
        <w:autoSpaceDN w:val="0"/>
        <w:adjustRightInd w:val="0"/>
        <w:jc w:val="center"/>
        <w:rPr>
          <w:b/>
          <w:bCs/>
        </w:rPr>
      </w:pPr>
    </w:p>
    <w:p w:rsidR="008259ED" w:rsidRDefault="008259ED" w:rsidP="00C50A04">
      <w:r>
        <w:t>от   27 июля    2018 г.                                                                                                 №  16</w:t>
      </w:r>
    </w:p>
    <w:p w:rsidR="008259ED" w:rsidRDefault="008259ED" w:rsidP="00C50A04"/>
    <w:p w:rsidR="008259ED" w:rsidRDefault="008259ED" w:rsidP="00C50A04">
      <w:r>
        <w:t xml:space="preserve">                                                                  с.Алово</w:t>
      </w:r>
    </w:p>
    <w:p w:rsidR="008259ED" w:rsidRDefault="008259ED" w:rsidP="0035225C">
      <w:pPr>
        <w:ind w:left="360"/>
        <w:jc w:val="center"/>
        <w:rPr>
          <w:b/>
          <w:bCs/>
          <w:sz w:val="28"/>
          <w:szCs w:val="28"/>
        </w:rPr>
      </w:pPr>
    </w:p>
    <w:p w:rsidR="008259ED" w:rsidRPr="00C50A04" w:rsidRDefault="008259ED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27.12.2017 г. № 20 «О бюджете Аловского сельского поселения на 2018 год и плановый период 2019-2020 годов»</w:t>
      </w:r>
    </w:p>
    <w:p w:rsidR="008259ED" w:rsidRPr="00C50A04" w:rsidRDefault="008259ED" w:rsidP="009B12E7">
      <w:pPr>
        <w:autoSpaceDE w:val="0"/>
        <w:autoSpaceDN w:val="0"/>
        <w:ind w:firstLine="540"/>
      </w:pPr>
    </w:p>
    <w:p w:rsidR="008259ED" w:rsidRPr="00C50A04" w:rsidRDefault="008259ED" w:rsidP="00CB18E6">
      <w:pPr>
        <w:jc w:val="both"/>
      </w:pPr>
    </w:p>
    <w:p w:rsidR="008259ED" w:rsidRPr="00C50A04" w:rsidRDefault="008259ED" w:rsidP="00CB18E6"/>
    <w:p w:rsidR="008259ED" w:rsidRPr="00C50A04" w:rsidRDefault="008259ED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8259ED" w:rsidRPr="00C50A04" w:rsidRDefault="008259ED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8259ED" w:rsidRPr="00C50A04" w:rsidRDefault="008259ED" w:rsidP="00CB18E6">
      <w:pPr>
        <w:jc w:val="center"/>
      </w:pPr>
    </w:p>
    <w:p w:rsidR="008259ED" w:rsidRPr="00C50A04" w:rsidRDefault="008259ED" w:rsidP="00CB18E6">
      <w:pPr>
        <w:jc w:val="both"/>
      </w:pPr>
      <w:r w:rsidRPr="00C50A04">
        <w:t xml:space="preserve">      </w:t>
      </w:r>
    </w:p>
    <w:p w:rsidR="008259ED" w:rsidRPr="00C50A04" w:rsidRDefault="008259ED" w:rsidP="00CB18E6">
      <w:pPr>
        <w:jc w:val="both"/>
      </w:pPr>
    </w:p>
    <w:p w:rsidR="008259ED" w:rsidRPr="00C50A04" w:rsidRDefault="008259ED" w:rsidP="00CB18E6">
      <w:pPr>
        <w:jc w:val="both"/>
      </w:pPr>
      <w:r w:rsidRPr="00C50A04">
        <w:t xml:space="preserve">     Внести в решение Совета депутатов Аловского сельского поселения от 27.12.2017 года № 20 «О бюджете Аловского сельского поселения на 2018 год и плановый период 2019-2020 годов»</w:t>
      </w:r>
      <w:r>
        <w:t xml:space="preserve"> следующие изменения:</w:t>
      </w:r>
    </w:p>
    <w:p w:rsidR="008259ED" w:rsidRPr="00C50A04" w:rsidRDefault="008259ED" w:rsidP="00CB18E6">
      <w:pPr>
        <w:jc w:val="both"/>
      </w:pPr>
    </w:p>
    <w:p w:rsidR="008259ED" w:rsidRPr="00C50A04" w:rsidRDefault="008259ED" w:rsidP="00CB18E6">
      <w:pPr>
        <w:jc w:val="both"/>
      </w:pPr>
      <w:r w:rsidRPr="00C50A04">
        <w:t xml:space="preserve">1.Статью 1 изложить в следующей  редакции   </w:t>
      </w:r>
    </w:p>
    <w:p w:rsidR="008259ED" w:rsidRPr="00C50A04" w:rsidRDefault="008259ED" w:rsidP="00CB18E6">
      <w:pPr>
        <w:jc w:val="both"/>
      </w:pPr>
      <w:r w:rsidRPr="00C50A04">
        <w:t xml:space="preserve"> Утвердить бюджет Аловского сельского поселения на 2018 год по доходам в сумме  </w:t>
      </w:r>
      <w:r>
        <w:t>2713,8 тысяч рублей и по расходам в сумме 3367,8</w:t>
      </w:r>
      <w:r w:rsidRPr="00C50A04">
        <w:t xml:space="preserve"> </w:t>
      </w:r>
      <w:r>
        <w:t xml:space="preserve">тысяч </w:t>
      </w:r>
      <w:r w:rsidRPr="00C50A04">
        <w:t xml:space="preserve">рублей, с превышением расходов над доходами  в сумме </w:t>
      </w:r>
      <w:r>
        <w:t>654,0 тысяч</w:t>
      </w:r>
      <w:r w:rsidRPr="00C50A04">
        <w:t xml:space="preserve"> рублей.</w:t>
      </w:r>
    </w:p>
    <w:p w:rsidR="008259ED" w:rsidRPr="00C50A04" w:rsidRDefault="008259ED" w:rsidP="00CB18E6">
      <w:pPr>
        <w:jc w:val="both"/>
      </w:pPr>
    </w:p>
    <w:p w:rsidR="008259ED" w:rsidRPr="00C50A04" w:rsidRDefault="008259ED" w:rsidP="00CB18E6">
      <w:pPr>
        <w:jc w:val="both"/>
      </w:pPr>
      <w:r w:rsidRPr="00C50A04">
        <w:t>2.Приложения 3,4</w:t>
      </w:r>
      <w:r>
        <w:t>,6,8</w:t>
      </w:r>
      <w:r w:rsidRPr="00C50A04">
        <w:t xml:space="preserve"> изложить в новой редакции </w:t>
      </w:r>
    </w:p>
    <w:p w:rsidR="008259ED" w:rsidRPr="00C50A04" w:rsidRDefault="008259ED" w:rsidP="00CB18E6">
      <w:pPr>
        <w:jc w:val="both"/>
      </w:pPr>
    </w:p>
    <w:p w:rsidR="008259ED" w:rsidRPr="00C50A04" w:rsidRDefault="008259ED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8259ED" w:rsidRPr="00C50A04" w:rsidRDefault="008259ED" w:rsidP="00CB18E6"/>
    <w:p w:rsidR="008259ED" w:rsidRPr="00C50A04" w:rsidRDefault="008259ED" w:rsidP="00CB18E6"/>
    <w:p w:rsidR="008259ED" w:rsidRPr="00C50A04" w:rsidRDefault="008259ED" w:rsidP="00CB18E6"/>
    <w:p w:rsidR="008259ED" w:rsidRPr="00C50A04" w:rsidRDefault="008259ED" w:rsidP="00CB18E6"/>
    <w:p w:rsidR="008259ED" w:rsidRDefault="008259ED" w:rsidP="006920C1">
      <w:r>
        <w:t xml:space="preserve">Заместитель Председателя Совета депутатов </w:t>
      </w:r>
    </w:p>
    <w:p w:rsidR="008259ED" w:rsidRDefault="008259ED" w:rsidP="006920C1">
      <w:r>
        <w:t xml:space="preserve">Аловского сельского поселения </w:t>
      </w:r>
    </w:p>
    <w:p w:rsidR="008259ED" w:rsidRDefault="008259ED" w:rsidP="006920C1">
      <w:pPr>
        <w:rPr>
          <w:b/>
          <w:bCs/>
        </w:rPr>
      </w:pPr>
      <w:r>
        <w:t xml:space="preserve">по работе в Совете депутатов:                                                        Н.В.Козлов </w:t>
      </w:r>
    </w:p>
    <w:p w:rsidR="008259ED" w:rsidRDefault="008259ED" w:rsidP="006920C1">
      <w:pPr>
        <w:jc w:val="both"/>
      </w:pPr>
    </w:p>
    <w:p w:rsidR="008259ED" w:rsidRPr="00C50A04" w:rsidRDefault="008259ED" w:rsidP="00CB18E6"/>
    <w:p w:rsidR="008259ED" w:rsidRPr="00C50A04" w:rsidRDefault="008259ED" w:rsidP="00CB18E6"/>
    <w:p w:rsidR="008259ED" w:rsidRPr="00C50A04" w:rsidRDefault="008259ED" w:rsidP="00CB18E6"/>
    <w:p w:rsidR="008259ED" w:rsidRPr="00C50A04" w:rsidRDefault="008259ED" w:rsidP="00CB18E6"/>
    <w:p w:rsidR="008259ED" w:rsidRPr="00C50A04" w:rsidRDefault="008259ED" w:rsidP="00CB18E6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8259ED" w:rsidRPr="00C50A04" w:rsidRDefault="008259ED"/>
    <w:p w:rsidR="008259ED" w:rsidRPr="00C50A04" w:rsidRDefault="008259ED"/>
    <w:p w:rsidR="008259ED" w:rsidRPr="00C50A04" w:rsidRDefault="008259ED"/>
    <w:sectPr w:rsidR="008259ED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7DBE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0F7619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E31C5"/>
    <w:rsid w:val="003F2252"/>
    <w:rsid w:val="004019D5"/>
    <w:rsid w:val="00413D63"/>
    <w:rsid w:val="00423BAE"/>
    <w:rsid w:val="00423D2F"/>
    <w:rsid w:val="00446999"/>
    <w:rsid w:val="004539CC"/>
    <w:rsid w:val="00481DDF"/>
    <w:rsid w:val="00490D1A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878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20C1"/>
    <w:rsid w:val="006938EC"/>
    <w:rsid w:val="00697956"/>
    <w:rsid w:val="006A5566"/>
    <w:rsid w:val="006B13D5"/>
    <w:rsid w:val="006C3FF1"/>
    <w:rsid w:val="006C5141"/>
    <w:rsid w:val="006E3310"/>
    <w:rsid w:val="006F3235"/>
    <w:rsid w:val="006F5771"/>
    <w:rsid w:val="007024B6"/>
    <w:rsid w:val="0071583B"/>
    <w:rsid w:val="00716202"/>
    <w:rsid w:val="0072572B"/>
    <w:rsid w:val="00736F0A"/>
    <w:rsid w:val="00747B80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00970"/>
    <w:rsid w:val="008259ED"/>
    <w:rsid w:val="0082757E"/>
    <w:rsid w:val="00875254"/>
    <w:rsid w:val="008A6F6A"/>
    <w:rsid w:val="008B19BB"/>
    <w:rsid w:val="008C0AF1"/>
    <w:rsid w:val="008C3AA6"/>
    <w:rsid w:val="008C63C2"/>
    <w:rsid w:val="008C7FC5"/>
    <w:rsid w:val="008D10E0"/>
    <w:rsid w:val="008E109F"/>
    <w:rsid w:val="00902604"/>
    <w:rsid w:val="00905D80"/>
    <w:rsid w:val="00910C0A"/>
    <w:rsid w:val="0091433A"/>
    <w:rsid w:val="00917BA9"/>
    <w:rsid w:val="009370DE"/>
    <w:rsid w:val="009525F8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14A60"/>
    <w:rsid w:val="00B1603F"/>
    <w:rsid w:val="00B3241C"/>
    <w:rsid w:val="00B404D4"/>
    <w:rsid w:val="00B40E19"/>
    <w:rsid w:val="00B60262"/>
    <w:rsid w:val="00B654CB"/>
    <w:rsid w:val="00B71ECB"/>
    <w:rsid w:val="00B84A8E"/>
    <w:rsid w:val="00B87832"/>
    <w:rsid w:val="00B94840"/>
    <w:rsid w:val="00BA0B95"/>
    <w:rsid w:val="00BD492A"/>
    <w:rsid w:val="00BE1A10"/>
    <w:rsid w:val="00BF18CB"/>
    <w:rsid w:val="00BF6C86"/>
    <w:rsid w:val="00BF78A1"/>
    <w:rsid w:val="00C07859"/>
    <w:rsid w:val="00C4080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6FFE"/>
    <w:rsid w:val="00CB18E6"/>
    <w:rsid w:val="00CB3982"/>
    <w:rsid w:val="00CB59B6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12461"/>
    <w:rsid w:val="00E26638"/>
    <w:rsid w:val="00E34688"/>
    <w:rsid w:val="00E6385E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1</Pages>
  <Words>214</Words>
  <Characters>1224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20</cp:revision>
  <cp:lastPrinted>2018-08-08T08:32:00Z</cp:lastPrinted>
  <dcterms:created xsi:type="dcterms:W3CDTF">2017-05-05T07:14:00Z</dcterms:created>
  <dcterms:modified xsi:type="dcterms:W3CDTF">2018-08-08T08:32:00Z</dcterms:modified>
</cp:coreProperties>
</file>